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3BD" w:rsidRDefault="00A073BD" w:rsidP="00180C7C">
      <w:pPr>
        <w:spacing w:after="0" w:line="240" w:lineRule="auto"/>
        <w:jc w:val="center"/>
        <w:rPr>
          <w:rFonts w:ascii="Times New Roman" w:hAnsi="Times New Roman"/>
          <w:sz w:val="36"/>
        </w:rPr>
      </w:pPr>
      <w:r w:rsidRPr="00180C7C">
        <w:rPr>
          <w:rFonts w:ascii="Times New Roman" w:hAnsi="Times New Roman"/>
          <w:sz w:val="36"/>
        </w:rPr>
        <w:t>Aşağıda Verilen Sayıları İstenildiği Şekilde Sıralama Etkinliği</w:t>
      </w:r>
    </w:p>
    <w:p w:rsidR="00A073BD" w:rsidRDefault="00A073BD" w:rsidP="00180C7C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26" type="#_x0000_t99" style="position:absolute;margin-left:.95pt;margin-top:32.8pt;width:76.9pt;height:76.9pt;rotation:-960556fd;z-index:251658240" adj="-10393015,-4368428,8434"/>
        </w:pict>
      </w: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Verilen sayıları büyükten küçüğe sıralayın.</w:t>
      </w: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5897423 – 257894 – 657894 – 178954 – 489634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27" type="#_x0000_t99" style="position:absolute;left:0;text-align:left;margin-left:.95pt;margin-top:3.1pt;width:76.9pt;height:76.9pt;rotation:-960556fd;z-index:251659264" adj="-10393015,-4368428,8434"/>
        </w:pict>
      </w:r>
      <w:r>
        <w:rPr>
          <w:rFonts w:ascii="Times New Roman" w:hAnsi="Times New Roman"/>
          <w:sz w:val="28"/>
        </w:rPr>
        <w:t>Verilen sayıları büyükten küçüğe sıralayın.</w:t>
      </w: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296347 – 255794 – 637876 – 145634 – 823645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Pr="00180C7C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28" type="#_x0000_t99" style="position:absolute;left:0;text-align:left;margin-left:.95pt;margin-top:3.1pt;width:76.9pt;height:76.9pt;rotation:-960556fd;z-index:251660288" adj="-10393015,-4368428,8434"/>
        </w:pict>
      </w:r>
      <w:r>
        <w:rPr>
          <w:rFonts w:ascii="Times New Roman" w:hAnsi="Times New Roman"/>
          <w:sz w:val="28"/>
        </w:rPr>
        <w:t>Verilen sayıları büyükten küçüğe sıralayın.</w:t>
      </w: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689423 –557945 – 643976 – 645634 – 323645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29" type="#_x0000_t99" style="position:absolute;left:0;text-align:left;margin-left:.95pt;margin-top:3.1pt;width:76.9pt;height:76.9pt;rotation:-960556fd;z-index:251661312" adj="-10393015,-4368428,8434"/>
        </w:pict>
      </w:r>
      <w:r>
        <w:rPr>
          <w:rFonts w:ascii="Times New Roman" w:hAnsi="Times New Roman"/>
          <w:sz w:val="28"/>
        </w:rPr>
        <w:t>Verilen sayıları büyükten küçüğe sıralayın.</w:t>
      </w: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24783 – 56984 – 69875 – 18753 – 96458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0" type="#_x0000_t99" style="position:absolute;left:0;text-align:left;margin-left:.95pt;margin-top:3.1pt;width:76.9pt;height:76.9pt;rotation:-960556fd;z-index:251662336" adj="-10393015,-4368428,8434"/>
        </w:pict>
      </w:r>
      <w:r>
        <w:rPr>
          <w:rFonts w:ascii="Times New Roman" w:hAnsi="Times New Roman"/>
          <w:sz w:val="28"/>
        </w:rPr>
        <w:t>Verilen sayıları büyükten küçüğe sıralayın.</w:t>
      </w: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6579 – 72786 – 400008 – 9999 – 11111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1" type="#_x0000_t99" style="position:absolute;left:0;text-align:left;margin-left:.95pt;margin-top:3.1pt;width:76.9pt;height:76.9pt;rotation:-960556fd;z-index:251663360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A073BD" w:rsidRDefault="00A073BD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3891– 5439 – 8347 – 5716 – 9456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A073BD" w:rsidRDefault="00A073BD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2" type="#_x0000_t99" style="position:absolute;left:0;text-align:left;margin-left:.95pt;margin-top:3.1pt;width:76.9pt;height:76.9pt;rotation:-960556fd;z-index:251664384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53891– 95439 – 84347 – 35716 – 19456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3" type="#_x0000_t99" style="position:absolute;left:0;text-align:left;margin-left:.95pt;margin-top:3.1pt;width:76.9pt;height:76.9pt;rotation:-960556fd;z-index:251665408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943891– 508439 – 834947 – 573716 – 494056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4" type="#_x0000_t99" style="position:absolute;left:0;text-align:left;margin-left:.95pt;margin-top:3.1pt;width:76.9pt;height:76.9pt;rotation:-960556fd;z-index:251666432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42891– 9275 – 257896 – 48314 – 90001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5" type="#_x0000_t99" style="position:absolute;left:0;text-align:left;margin-left:.95pt;margin-top:3.1pt;width:76.9pt;height:76.9pt;rotation:-960556fd;z-index:251667456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2002– 2202 – 2022 – 2200 – 2220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6" type="#_x0000_t99" style="position:absolute;left:0;text-align:left;margin-left:.95pt;margin-top:3.1pt;width:76.9pt;height:76.9pt;rotation:-960556fd;z-index:251668480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A073BD" w:rsidRDefault="00A073BD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90909– 90090 – 90009 – 99909 – 90990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A073BD" w:rsidRDefault="00A073BD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A073BD" w:rsidRPr="00180C7C" w:rsidRDefault="00A073BD" w:rsidP="00453A99">
      <w:pPr>
        <w:rPr>
          <w:rFonts w:ascii="Times New Roman" w:hAnsi="Times New Roman"/>
          <w:sz w:val="28"/>
        </w:rPr>
      </w:pPr>
      <w:hyperlink r:id="rId4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sectPr w:rsidR="00A073BD" w:rsidRPr="00180C7C" w:rsidSect="00180C7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C7C"/>
    <w:rsid w:val="00180C7C"/>
    <w:rsid w:val="00453A99"/>
    <w:rsid w:val="005220BC"/>
    <w:rsid w:val="0091715D"/>
    <w:rsid w:val="00A073BD"/>
    <w:rsid w:val="00A35AD4"/>
    <w:rsid w:val="00AF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1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53A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275</Words>
  <Characters>1572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2</cp:revision>
  <dcterms:created xsi:type="dcterms:W3CDTF">2010-11-23T16:18:00Z</dcterms:created>
  <dcterms:modified xsi:type="dcterms:W3CDTF">2011-02-03T20:33:00Z</dcterms:modified>
</cp:coreProperties>
</file>